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DCE" w:rsidRDefault="00640DCE" w:rsidP="00F52CAA">
      <w:pPr>
        <w:pStyle w:val="ConsPlusNormal"/>
        <w:ind w:firstLine="540"/>
        <w:jc w:val="both"/>
        <w:rPr>
          <w:b/>
        </w:rPr>
      </w:pPr>
      <w:r w:rsidRPr="00937450">
        <w:rPr>
          <w:b/>
        </w:rPr>
        <w:t xml:space="preserve">                                                                                                        </w:t>
      </w:r>
      <w:r>
        <w:rPr>
          <w:b/>
        </w:rPr>
        <w:t>Раскрытие информации</w:t>
      </w:r>
    </w:p>
    <w:p w:rsidR="00640DCE" w:rsidRDefault="00640DCE" w:rsidP="00F52CAA">
      <w:pPr>
        <w:pStyle w:val="ConsPlusNormal"/>
        <w:ind w:firstLine="540"/>
        <w:jc w:val="right"/>
        <w:rPr>
          <w:b/>
        </w:rPr>
      </w:pPr>
      <w:r>
        <w:rPr>
          <w:b/>
        </w:rPr>
        <w:t>по п.18 Постановления РФ №570 от 05.07.2013</w:t>
      </w:r>
    </w:p>
    <w:p w:rsidR="00640DCE" w:rsidRDefault="00640DCE" w:rsidP="00937450">
      <w:pPr>
        <w:pStyle w:val="ConsPlusNormal"/>
        <w:ind w:firstLine="540"/>
        <w:jc w:val="both"/>
        <w:rPr>
          <w:b/>
        </w:rPr>
      </w:pPr>
    </w:p>
    <w:p w:rsidR="00640DCE" w:rsidRPr="00937450" w:rsidRDefault="00640DCE" w:rsidP="00937450">
      <w:pPr>
        <w:pStyle w:val="ConsPlusNormal"/>
        <w:ind w:firstLine="540"/>
        <w:jc w:val="both"/>
        <w:rPr>
          <w:b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  <w:gridCol w:w="5386"/>
      </w:tblGrid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3265B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Наименование юридического лица,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фамилия, имя и отчество руководителя регулируемой организации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ООО «Тверьэнергогаз»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 xml:space="preserve">Генеральный директор 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Захаров Вячеслав Васильевич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Филиал ООО «Тверьэнергогаз» г.Кимры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Директор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Лобанов Александр Семенович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Основной государственный регистрационный номер,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дата его присвоения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и наименование органа, принявшего решение о регистрации в качестве юридического лица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1026900548982</w:t>
            </w:r>
          </w:p>
          <w:p w:rsidR="00640DCE" w:rsidRPr="0053265B" w:rsidRDefault="00640DCE" w:rsidP="0053265B">
            <w:pPr>
              <w:spacing w:after="0" w:line="240" w:lineRule="auto"/>
            </w:pP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12.09.2001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Межрайонная инспекция Министерства Российской Федерации по налогам и сборам №1 по Тверской области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Почтовый адрес,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адрес фактического местонахождения органов управления регулируемой организации,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контактные телефоны,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 а также (при наличии) официальный сайт в сети "Интернет"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и адрес электронной почты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smartTag w:uri="urn:schemas-microsoft-com:office:smarttags" w:element="metricconverter">
              <w:smartTagPr>
                <w:attr w:name="ProductID" w:val="170033, г"/>
              </w:smartTagPr>
              <w:r w:rsidRPr="0053265B">
                <w:t>170033, г</w:t>
              </w:r>
            </w:smartTag>
            <w:r w:rsidRPr="0053265B">
              <w:t>.Тверь, ул.Склизкова, д.21</w:t>
            </w:r>
          </w:p>
          <w:p w:rsidR="00640DCE" w:rsidRPr="0053265B" w:rsidRDefault="00640DCE" w:rsidP="0053265B">
            <w:pPr>
              <w:spacing w:after="0" w:line="240" w:lineRule="auto"/>
            </w:pPr>
            <w:smartTag w:uri="urn:schemas-microsoft-com:office:smarttags" w:element="metricconverter">
              <w:smartTagPr>
                <w:attr w:name="ProductID" w:val="170033, г"/>
              </w:smartTagPr>
              <w:r w:rsidRPr="0053265B">
                <w:t>170033, г</w:t>
              </w:r>
            </w:smartTag>
            <w:r w:rsidRPr="0053265B">
              <w:t>.Тверь, ул.Склизкова, д.21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 xml:space="preserve">Филиал в г.Кимры: </w:t>
            </w:r>
            <w:smartTag w:uri="urn:schemas-microsoft-com:office:smarttags" w:element="metricconverter">
              <w:smartTagPr>
                <w:attr w:name="ProductID" w:val="171410, г"/>
              </w:smartTagPr>
              <w:r w:rsidRPr="0053265B">
                <w:t>171410, г</w:t>
              </w:r>
            </w:smartTag>
            <w:r w:rsidRPr="0053265B">
              <w:t>.Кимры, ул.50 лет ВЛКСМ, д.3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8 (48236)2-76-07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ооо-</w:t>
            </w:r>
            <w:r w:rsidRPr="0053265B">
              <w:rPr>
                <w:lang w:val="en-US"/>
              </w:rPr>
              <w:t>teg</w:t>
            </w:r>
            <w:r w:rsidRPr="0053265B">
              <w:t>.</w:t>
            </w:r>
            <w:r w:rsidRPr="0053265B">
              <w:rPr>
                <w:lang w:val="en-US"/>
              </w:rPr>
              <w:t>ru</w:t>
            </w:r>
          </w:p>
          <w:p w:rsidR="00640DCE" w:rsidRPr="0053265B" w:rsidRDefault="00640DCE" w:rsidP="0053265B">
            <w:pPr>
              <w:spacing w:after="0" w:line="240" w:lineRule="auto"/>
            </w:pP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rPr>
                <w:lang w:val="en-US"/>
              </w:rPr>
              <w:t>Tverenergogaz</w:t>
            </w:r>
            <w:r w:rsidRPr="0053265B">
              <w:t>.</w:t>
            </w:r>
            <w:r w:rsidRPr="0053265B">
              <w:rPr>
                <w:lang w:val="en-US"/>
              </w:rPr>
              <w:t>ru</w:t>
            </w:r>
            <w:r w:rsidRPr="0053265B">
              <w:t>@</w:t>
            </w:r>
            <w:r w:rsidRPr="0053265B">
              <w:rPr>
                <w:lang w:val="en-US"/>
              </w:rPr>
              <w:t>mail</w:t>
            </w:r>
            <w:r w:rsidRPr="0053265B">
              <w:t>.</w:t>
            </w:r>
            <w:r w:rsidRPr="0053265B">
              <w:rPr>
                <w:lang w:val="en-US"/>
              </w:rPr>
              <w:t>ru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Режим работы регулируемой организации,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в том числе: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котельная,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 xml:space="preserve">абонентских отделов, сбытовых подразделений </w:t>
            </w:r>
          </w:p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и диспетчерских служб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Филиала:</w:t>
            </w:r>
          </w:p>
          <w:p w:rsidR="00640DCE" w:rsidRPr="0053265B" w:rsidRDefault="00640DCE" w:rsidP="0053265B">
            <w:pPr>
              <w:spacing w:after="0" w:line="240" w:lineRule="auto"/>
            </w:pP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 xml:space="preserve">круглосуточно 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 xml:space="preserve">с 8.00 до 17.00 с понедельника по пятницу </w:t>
            </w:r>
          </w:p>
          <w:p w:rsidR="00640DCE" w:rsidRPr="0053265B" w:rsidRDefault="00640DCE" w:rsidP="0053265B">
            <w:pPr>
              <w:spacing w:after="0" w:line="240" w:lineRule="auto"/>
            </w:pPr>
          </w:p>
          <w:p w:rsidR="00640DCE" w:rsidRPr="0053265B" w:rsidRDefault="00640DCE" w:rsidP="0053265B">
            <w:pPr>
              <w:spacing w:after="0" w:line="240" w:lineRule="auto"/>
              <w:rPr>
                <w:lang w:val="en-US"/>
              </w:rPr>
            </w:pPr>
            <w:r w:rsidRPr="0053265B">
              <w:t xml:space="preserve">круглосуточно 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Регулируемый вид деятельности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40.30. – производство и передача тепловой энергии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Протяженность магистральных сетей (в однотрубном исчислении) (километров)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26,016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Протяженность разводящих сетей (в однотрубном исчислении) (километров)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18,72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pStyle w:val="ConsPlusNormal"/>
              <w:jc w:val="both"/>
              <w:rPr>
                <w:b/>
              </w:rPr>
            </w:pPr>
            <w:r w:rsidRPr="0053265B">
              <w:rPr>
                <w:b/>
              </w:rPr>
              <w:t>Количество теплоэлектростанций с указанием их установленной электрической и тепловой мощности (штук)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-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-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Количество котельных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</w:pPr>
            <w:r w:rsidRPr="0053265B">
              <w:t>3шт. :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-Котельная №5  - г.Кимры, Ильинское ш., д.17а,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1,926 Гкал/ч;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- котельная №6 – г.Кимры, ул.Мира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4,128 Гкал/ч;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- Котельная «Савелово» БМК-70 – г.Кимры, Савеловский пр., д.15а</w:t>
            </w:r>
          </w:p>
          <w:p w:rsidR="00640DCE" w:rsidRPr="0053265B" w:rsidRDefault="00640DCE" w:rsidP="0053265B">
            <w:pPr>
              <w:spacing w:after="0" w:line="240" w:lineRule="auto"/>
            </w:pPr>
            <w:r w:rsidRPr="0053265B">
              <w:t>60 Гкал/ч</w:t>
            </w:r>
          </w:p>
        </w:tc>
      </w:tr>
      <w:tr w:rsidR="00640DCE" w:rsidRPr="0053265B" w:rsidTr="0053265B">
        <w:tc>
          <w:tcPr>
            <w:tcW w:w="4820" w:type="dxa"/>
          </w:tcPr>
          <w:p w:rsidR="00640DCE" w:rsidRPr="0053265B" w:rsidRDefault="00640DCE" w:rsidP="0053265B">
            <w:pPr>
              <w:spacing w:after="0" w:line="240" w:lineRule="auto"/>
              <w:rPr>
                <w:b/>
              </w:rPr>
            </w:pPr>
            <w:r w:rsidRPr="0053265B">
              <w:rPr>
                <w:b/>
              </w:rPr>
              <w:t>Количество центральных тепловых пунктов (штук)</w:t>
            </w:r>
          </w:p>
        </w:tc>
        <w:tc>
          <w:tcPr>
            <w:tcW w:w="5386" w:type="dxa"/>
          </w:tcPr>
          <w:p w:rsidR="00640DCE" w:rsidRPr="0053265B" w:rsidRDefault="00640DCE" w:rsidP="0053265B">
            <w:pPr>
              <w:spacing w:after="0" w:line="240" w:lineRule="auto"/>
              <w:rPr>
                <w:highlight w:val="yellow"/>
              </w:rPr>
            </w:pPr>
            <w:r>
              <w:t>5</w:t>
            </w:r>
          </w:p>
        </w:tc>
      </w:tr>
    </w:tbl>
    <w:p w:rsidR="00640DCE" w:rsidRDefault="00640DCE"/>
    <w:sectPr w:rsidR="00640DCE" w:rsidSect="00C64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450"/>
    <w:rsid w:val="0000184E"/>
    <w:rsid w:val="000028CB"/>
    <w:rsid w:val="00002F68"/>
    <w:rsid w:val="000063E7"/>
    <w:rsid w:val="0001536A"/>
    <w:rsid w:val="000165BC"/>
    <w:rsid w:val="00020208"/>
    <w:rsid w:val="00020992"/>
    <w:rsid w:val="00020C48"/>
    <w:rsid w:val="0002207C"/>
    <w:rsid w:val="00022DF4"/>
    <w:rsid w:val="00024857"/>
    <w:rsid w:val="00027340"/>
    <w:rsid w:val="00031D05"/>
    <w:rsid w:val="00033E60"/>
    <w:rsid w:val="00036BB2"/>
    <w:rsid w:val="00037B96"/>
    <w:rsid w:val="000549D6"/>
    <w:rsid w:val="00054EB2"/>
    <w:rsid w:val="00055AEF"/>
    <w:rsid w:val="00056BE6"/>
    <w:rsid w:val="00057F2C"/>
    <w:rsid w:val="00064B80"/>
    <w:rsid w:val="000655C8"/>
    <w:rsid w:val="00072385"/>
    <w:rsid w:val="00074729"/>
    <w:rsid w:val="000772BF"/>
    <w:rsid w:val="000813F7"/>
    <w:rsid w:val="00081FDA"/>
    <w:rsid w:val="00082BC4"/>
    <w:rsid w:val="00083B89"/>
    <w:rsid w:val="00083EE8"/>
    <w:rsid w:val="00084075"/>
    <w:rsid w:val="00084C13"/>
    <w:rsid w:val="00087CED"/>
    <w:rsid w:val="00091730"/>
    <w:rsid w:val="0009265A"/>
    <w:rsid w:val="00094199"/>
    <w:rsid w:val="0009439E"/>
    <w:rsid w:val="00096ED4"/>
    <w:rsid w:val="000A3870"/>
    <w:rsid w:val="000A4954"/>
    <w:rsid w:val="000B0521"/>
    <w:rsid w:val="000B0BCB"/>
    <w:rsid w:val="000B2F06"/>
    <w:rsid w:val="000C057E"/>
    <w:rsid w:val="000C19FD"/>
    <w:rsid w:val="000C28C1"/>
    <w:rsid w:val="000C53B2"/>
    <w:rsid w:val="000C57BA"/>
    <w:rsid w:val="000D128F"/>
    <w:rsid w:val="000D30B4"/>
    <w:rsid w:val="000D32D1"/>
    <w:rsid w:val="000D3587"/>
    <w:rsid w:val="000D4D5B"/>
    <w:rsid w:val="000D64CF"/>
    <w:rsid w:val="000D6620"/>
    <w:rsid w:val="000D7160"/>
    <w:rsid w:val="000D7C09"/>
    <w:rsid w:val="000E47FD"/>
    <w:rsid w:val="000E5869"/>
    <w:rsid w:val="000E67F7"/>
    <w:rsid w:val="000F19D6"/>
    <w:rsid w:val="000F1EA9"/>
    <w:rsid w:val="000F4164"/>
    <w:rsid w:val="000F73CC"/>
    <w:rsid w:val="00102C51"/>
    <w:rsid w:val="00103328"/>
    <w:rsid w:val="00107420"/>
    <w:rsid w:val="00110EA0"/>
    <w:rsid w:val="00112293"/>
    <w:rsid w:val="001128EC"/>
    <w:rsid w:val="00113283"/>
    <w:rsid w:val="001158F7"/>
    <w:rsid w:val="00122A5A"/>
    <w:rsid w:val="00123538"/>
    <w:rsid w:val="00125F0C"/>
    <w:rsid w:val="00127ACC"/>
    <w:rsid w:val="00130535"/>
    <w:rsid w:val="001333C5"/>
    <w:rsid w:val="001338E4"/>
    <w:rsid w:val="00136800"/>
    <w:rsid w:val="0014065A"/>
    <w:rsid w:val="00143738"/>
    <w:rsid w:val="00152E9D"/>
    <w:rsid w:val="001533B5"/>
    <w:rsid w:val="00153809"/>
    <w:rsid w:val="00155130"/>
    <w:rsid w:val="00157B68"/>
    <w:rsid w:val="00160227"/>
    <w:rsid w:val="00160982"/>
    <w:rsid w:val="001720D5"/>
    <w:rsid w:val="00174910"/>
    <w:rsid w:val="0017678A"/>
    <w:rsid w:val="00177778"/>
    <w:rsid w:val="00181390"/>
    <w:rsid w:val="001827AE"/>
    <w:rsid w:val="001855C4"/>
    <w:rsid w:val="001860E6"/>
    <w:rsid w:val="00186B64"/>
    <w:rsid w:val="001876BA"/>
    <w:rsid w:val="0019089D"/>
    <w:rsid w:val="001956BE"/>
    <w:rsid w:val="00197848"/>
    <w:rsid w:val="001A4968"/>
    <w:rsid w:val="001A5514"/>
    <w:rsid w:val="001A55D7"/>
    <w:rsid w:val="001B0001"/>
    <w:rsid w:val="001B19FA"/>
    <w:rsid w:val="001B3F18"/>
    <w:rsid w:val="001B7189"/>
    <w:rsid w:val="001C1835"/>
    <w:rsid w:val="001C5C4A"/>
    <w:rsid w:val="001C5D59"/>
    <w:rsid w:val="001D1180"/>
    <w:rsid w:val="001D2931"/>
    <w:rsid w:val="001D518C"/>
    <w:rsid w:val="001D5812"/>
    <w:rsid w:val="001D68B1"/>
    <w:rsid w:val="001D7B7E"/>
    <w:rsid w:val="001E0231"/>
    <w:rsid w:val="001E0EFA"/>
    <w:rsid w:val="001E3C20"/>
    <w:rsid w:val="001E526D"/>
    <w:rsid w:val="001F0AA0"/>
    <w:rsid w:val="001F3E26"/>
    <w:rsid w:val="001F59F3"/>
    <w:rsid w:val="0020272D"/>
    <w:rsid w:val="002051AE"/>
    <w:rsid w:val="002064C3"/>
    <w:rsid w:val="00211B4F"/>
    <w:rsid w:val="00211CD6"/>
    <w:rsid w:val="00211DD4"/>
    <w:rsid w:val="00211E6E"/>
    <w:rsid w:val="0021209A"/>
    <w:rsid w:val="002124A3"/>
    <w:rsid w:val="002145A6"/>
    <w:rsid w:val="00216DB0"/>
    <w:rsid w:val="00217848"/>
    <w:rsid w:val="00220D7B"/>
    <w:rsid w:val="00223AC9"/>
    <w:rsid w:val="00224FF1"/>
    <w:rsid w:val="00227452"/>
    <w:rsid w:val="00233975"/>
    <w:rsid w:val="002377FD"/>
    <w:rsid w:val="002379AC"/>
    <w:rsid w:val="002403B1"/>
    <w:rsid w:val="002452BD"/>
    <w:rsid w:val="002453EE"/>
    <w:rsid w:val="00246D32"/>
    <w:rsid w:val="002511BB"/>
    <w:rsid w:val="00251BD9"/>
    <w:rsid w:val="0025352A"/>
    <w:rsid w:val="002549F0"/>
    <w:rsid w:val="00264B5D"/>
    <w:rsid w:val="00266787"/>
    <w:rsid w:val="00266D41"/>
    <w:rsid w:val="0027075A"/>
    <w:rsid w:val="00275A7E"/>
    <w:rsid w:val="00277DD8"/>
    <w:rsid w:val="0028018C"/>
    <w:rsid w:val="0028019A"/>
    <w:rsid w:val="00281032"/>
    <w:rsid w:val="00282123"/>
    <w:rsid w:val="00282801"/>
    <w:rsid w:val="00282F95"/>
    <w:rsid w:val="00283665"/>
    <w:rsid w:val="002842E2"/>
    <w:rsid w:val="00284E84"/>
    <w:rsid w:val="00284F72"/>
    <w:rsid w:val="00295EC6"/>
    <w:rsid w:val="0029655D"/>
    <w:rsid w:val="00297D0D"/>
    <w:rsid w:val="002A09B9"/>
    <w:rsid w:val="002A41CB"/>
    <w:rsid w:val="002A6947"/>
    <w:rsid w:val="002B1C1C"/>
    <w:rsid w:val="002B20C4"/>
    <w:rsid w:val="002B2A0B"/>
    <w:rsid w:val="002B6EBA"/>
    <w:rsid w:val="002C0271"/>
    <w:rsid w:val="002C3F02"/>
    <w:rsid w:val="002C4792"/>
    <w:rsid w:val="002D1696"/>
    <w:rsid w:val="002D4F21"/>
    <w:rsid w:val="002D6E7B"/>
    <w:rsid w:val="002E7D9D"/>
    <w:rsid w:val="002F0E1E"/>
    <w:rsid w:val="002F13B1"/>
    <w:rsid w:val="002F1798"/>
    <w:rsid w:val="002F214E"/>
    <w:rsid w:val="002F5E95"/>
    <w:rsid w:val="002F73A0"/>
    <w:rsid w:val="00301528"/>
    <w:rsid w:val="00306B17"/>
    <w:rsid w:val="00307DF3"/>
    <w:rsid w:val="00310CEC"/>
    <w:rsid w:val="0031130A"/>
    <w:rsid w:val="003122D7"/>
    <w:rsid w:val="00312FE5"/>
    <w:rsid w:val="00313639"/>
    <w:rsid w:val="003200FE"/>
    <w:rsid w:val="0032016C"/>
    <w:rsid w:val="00320914"/>
    <w:rsid w:val="00324106"/>
    <w:rsid w:val="00326956"/>
    <w:rsid w:val="00326D57"/>
    <w:rsid w:val="003277A1"/>
    <w:rsid w:val="0033235B"/>
    <w:rsid w:val="00333E24"/>
    <w:rsid w:val="00334966"/>
    <w:rsid w:val="0033507A"/>
    <w:rsid w:val="00336728"/>
    <w:rsid w:val="00337C92"/>
    <w:rsid w:val="00350273"/>
    <w:rsid w:val="003516B8"/>
    <w:rsid w:val="0035391C"/>
    <w:rsid w:val="0035510C"/>
    <w:rsid w:val="00362E96"/>
    <w:rsid w:val="003639F1"/>
    <w:rsid w:val="00364611"/>
    <w:rsid w:val="003668A0"/>
    <w:rsid w:val="00370711"/>
    <w:rsid w:val="003726D0"/>
    <w:rsid w:val="003728E2"/>
    <w:rsid w:val="00372E32"/>
    <w:rsid w:val="00380FFE"/>
    <w:rsid w:val="00381167"/>
    <w:rsid w:val="003832C5"/>
    <w:rsid w:val="0038743D"/>
    <w:rsid w:val="00387F4A"/>
    <w:rsid w:val="00390098"/>
    <w:rsid w:val="00394EDE"/>
    <w:rsid w:val="003961AF"/>
    <w:rsid w:val="003A147F"/>
    <w:rsid w:val="003A60C6"/>
    <w:rsid w:val="003A6285"/>
    <w:rsid w:val="003A6766"/>
    <w:rsid w:val="003B160E"/>
    <w:rsid w:val="003B17FE"/>
    <w:rsid w:val="003B1885"/>
    <w:rsid w:val="003B65F2"/>
    <w:rsid w:val="003B6922"/>
    <w:rsid w:val="003C355C"/>
    <w:rsid w:val="003C3FC7"/>
    <w:rsid w:val="003C455D"/>
    <w:rsid w:val="003C4FC1"/>
    <w:rsid w:val="003C75EB"/>
    <w:rsid w:val="003D16A3"/>
    <w:rsid w:val="003D1B86"/>
    <w:rsid w:val="003D1E7D"/>
    <w:rsid w:val="003D2954"/>
    <w:rsid w:val="003D493B"/>
    <w:rsid w:val="003D61CD"/>
    <w:rsid w:val="003E40CA"/>
    <w:rsid w:val="003E6824"/>
    <w:rsid w:val="00400137"/>
    <w:rsid w:val="00401CB6"/>
    <w:rsid w:val="00402C9B"/>
    <w:rsid w:val="00403401"/>
    <w:rsid w:val="00407657"/>
    <w:rsid w:val="00410C71"/>
    <w:rsid w:val="004127E9"/>
    <w:rsid w:val="0041676F"/>
    <w:rsid w:val="004167D8"/>
    <w:rsid w:val="00417EF7"/>
    <w:rsid w:val="00422102"/>
    <w:rsid w:val="00424239"/>
    <w:rsid w:val="00424690"/>
    <w:rsid w:val="004247DC"/>
    <w:rsid w:val="0042567A"/>
    <w:rsid w:val="00425B48"/>
    <w:rsid w:val="00426B3E"/>
    <w:rsid w:val="00432672"/>
    <w:rsid w:val="004353D1"/>
    <w:rsid w:val="00436D28"/>
    <w:rsid w:val="00436FCD"/>
    <w:rsid w:val="004375B5"/>
    <w:rsid w:val="00440A10"/>
    <w:rsid w:val="00443054"/>
    <w:rsid w:val="004431BA"/>
    <w:rsid w:val="00446C36"/>
    <w:rsid w:val="00451DE7"/>
    <w:rsid w:val="00452296"/>
    <w:rsid w:val="00452B9E"/>
    <w:rsid w:val="00457446"/>
    <w:rsid w:val="004614FF"/>
    <w:rsid w:val="00464044"/>
    <w:rsid w:val="00465A81"/>
    <w:rsid w:val="00466402"/>
    <w:rsid w:val="00466A0D"/>
    <w:rsid w:val="00473403"/>
    <w:rsid w:val="00473507"/>
    <w:rsid w:val="004808AC"/>
    <w:rsid w:val="00481C3D"/>
    <w:rsid w:val="00481ECA"/>
    <w:rsid w:val="004823AC"/>
    <w:rsid w:val="00483C6D"/>
    <w:rsid w:val="00487074"/>
    <w:rsid w:val="00492C07"/>
    <w:rsid w:val="004935DC"/>
    <w:rsid w:val="00493630"/>
    <w:rsid w:val="004957F5"/>
    <w:rsid w:val="00497E2D"/>
    <w:rsid w:val="004A066A"/>
    <w:rsid w:val="004A0A81"/>
    <w:rsid w:val="004A0DFF"/>
    <w:rsid w:val="004A2AA9"/>
    <w:rsid w:val="004A323F"/>
    <w:rsid w:val="004A414F"/>
    <w:rsid w:val="004A6189"/>
    <w:rsid w:val="004A636F"/>
    <w:rsid w:val="004A7636"/>
    <w:rsid w:val="004B4B2D"/>
    <w:rsid w:val="004B4CFF"/>
    <w:rsid w:val="004B71B3"/>
    <w:rsid w:val="004B77A5"/>
    <w:rsid w:val="004C038D"/>
    <w:rsid w:val="004C34D5"/>
    <w:rsid w:val="004C486E"/>
    <w:rsid w:val="004D4894"/>
    <w:rsid w:val="004D54B4"/>
    <w:rsid w:val="004D678F"/>
    <w:rsid w:val="004D6C60"/>
    <w:rsid w:val="004D6C6F"/>
    <w:rsid w:val="004E19B6"/>
    <w:rsid w:val="004E666B"/>
    <w:rsid w:val="004E66C5"/>
    <w:rsid w:val="004E6CAD"/>
    <w:rsid w:val="004E7AFB"/>
    <w:rsid w:val="004F009E"/>
    <w:rsid w:val="004F0754"/>
    <w:rsid w:val="004F0F33"/>
    <w:rsid w:val="004F2825"/>
    <w:rsid w:val="004F3206"/>
    <w:rsid w:val="004F79CF"/>
    <w:rsid w:val="005013C1"/>
    <w:rsid w:val="00503494"/>
    <w:rsid w:val="00503A13"/>
    <w:rsid w:val="00503D8C"/>
    <w:rsid w:val="0050410A"/>
    <w:rsid w:val="0050503B"/>
    <w:rsid w:val="005052CF"/>
    <w:rsid w:val="005065A1"/>
    <w:rsid w:val="005066D3"/>
    <w:rsid w:val="00506DD3"/>
    <w:rsid w:val="005071FD"/>
    <w:rsid w:val="005117D0"/>
    <w:rsid w:val="005118B9"/>
    <w:rsid w:val="00512219"/>
    <w:rsid w:val="00523B45"/>
    <w:rsid w:val="00526BC5"/>
    <w:rsid w:val="00527E2D"/>
    <w:rsid w:val="005310F3"/>
    <w:rsid w:val="0053265B"/>
    <w:rsid w:val="00536189"/>
    <w:rsid w:val="00537D6D"/>
    <w:rsid w:val="00537FE7"/>
    <w:rsid w:val="0054232A"/>
    <w:rsid w:val="005454C0"/>
    <w:rsid w:val="0054747F"/>
    <w:rsid w:val="00547EED"/>
    <w:rsid w:val="005509F6"/>
    <w:rsid w:val="00551730"/>
    <w:rsid w:val="00557469"/>
    <w:rsid w:val="00561DC2"/>
    <w:rsid w:val="005645BE"/>
    <w:rsid w:val="005647C2"/>
    <w:rsid w:val="00567886"/>
    <w:rsid w:val="00571B60"/>
    <w:rsid w:val="00571FF9"/>
    <w:rsid w:val="005827FE"/>
    <w:rsid w:val="00585477"/>
    <w:rsid w:val="00585E1F"/>
    <w:rsid w:val="00586383"/>
    <w:rsid w:val="0059256E"/>
    <w:rsid w:val="00592706"/>
    <w:rsid w:val="00596336"/>
    <w:rsid w:val="005979F9"/>
    <w:rsid w:val="005A3ED8"/>
    <w:rsid w:val="005A5F9E"/>
    <w:rsid w:val="005B0B98"/>
    <w:rsid w:val="005B11EE"/>
    <w:rsid w:val="005B2D34"/>
    <w:rsid w:val="005B3473"/>
    <w:rsid w:val="005C1E39"/>
    <w:rsid w:val="005C5C60"/>
    <w:rsid w:val="005E2718"/>
    <w:rsid w:val="005E4B91"/>
    <w:rsid w:val="005E7A44"/>
    <w:rsid w:val="005E7F2C"/>
    <w:rsid w:val="005F06C4"/>
    <w:rsid w:val="005F2D41"/>
    <w:rsid w:val="005F3A63"/>
    <w:rsid w:val="005F4E25"/>
    <w:rsid w:val="00600427"/>
    <w:rsid w:val="0060068B"/>
    <w:rsid w:val="00601860"/>
    <w:rsid w:val="00601995"/>
    <w:rsid w:val="00602F83"/>
    <w:rsid w:val="00603140"/>
    <w:rsid w:val="006046BF"/>
    <w:rsid w:val="00605AF6"/>
    <w:rsid w:val="006121A1"/>
    <w:rsid w:val="00613617"/>
    <w:rsid w:val="00613A2E"/>
    <w:rsid w:val="00613EC4"/>
    <w:rsid w:val="00614B1B"/>
    <w:rsid w:val="00616B7C"/>
    <w:rsid w:val="0062376B"/>
    <w:rsid w:val="00624FCC"/>
    <w:rsid w:val="006250B0"/>
    <w:rsid w:val="0063002F"/>
    <w:rsid w:val="006320FC"/>
    <w:rsid w:val="0063287D"/>
    <w:rsid w:val="006328E8"/>
    <w:rsid w:val="00632CFE"/>
    <w:rsid w:val="00633FA2"/>
    <w:rsid w:val="00637C27"/>
    <w:rsid w:val="00640DCE"/>
    <w:rsid w:val="00640E28"/>
    <w:rsid w:val="00642538"/>
    <w:rsid w:val="00643128"/>
    <w:rsid w:val="00643134"/>
    <w:rsid w:val="00650506"/>
    <w:rsid w:val="0065071B"/>
    <w:rsid w:val="006513B6"/>
    <w:rsid w:val="006547B2"/>
    <w:rsid w:val="00654EE0"/>
    <w:rsid w:val="00654F89"/>
    <w:rsid w:val="006555C3"/>
    <w:rsid w:val="00657A1C"/>
    <w:rsid w:val="006633B9"/>
    <w:rsid w:val="00666F61"/>
    <w:rsid w:val="00672295"/>
    <w:rsid w:val="00673328"/>
    <w:rsid w:val="00673D18"/>
    <w:rsid w:val="006759FE"/>
    <w:rsid w:val="00675DC6"/>
    <w:rsid w:val="00677E88"/>
    <w:rsid w:val="00681277"/>
    <w:rsid w:val="0068145F"/>
    <w:rsid w:val="00683E0E"/>
    <w:rsid w:val="006845A9"/>
    <w:rsid w:val="00684F6F"/>
    <w:rsid w:val="00684FE0"/>
    <w:rsid w:val="00686FBB"/>
    <w:rsid w:val="00687D4A"/>
    <w:rsid w:val="00690722"/>
    <w:rsid w:val="00692639"/>
    <w:rsid w:val="0069705E"/>
    <w:rsid w:val="006A1024"/>
    <w:rsid w:val="006A1FCB"/>
    <w:rsid w:val="006A2B8F"/>
    <w:rsid w:val="006A4C08"/>
    <w:rsid w:val="006A7241"/>
    <w:rsid w:val="006A7308"/>
    <w:rsid w:val="006B4148"/>
    <w:rsid w:val="006B551A"/>
    <w:rsid w:val="006B6875"/>
    <w:rsid w:val="006B6B0E"/>
    <w:rsid w:val="006C3349"/>
    <w:rsid w:val="006C3B01"/>
    <w:rsid w:val="006C5411"/>
    <w:rsid w:val="006C78C3"/>
    <w:rsid w:val="006C7E8A"/>
    <w:rsid w:val="006D0153"/>
    <w:rsid w:val="006D3211"/>
    <w:rsid w:val="006D749D"/>
    <w:rsid w:val="006E14E2"/>
    <w:rsid w:val="006E1BC9"/>
    <w:rsid w:val="006E7574"/>
    <w:rsid w:val="006F01B1"/>
    <w:rsid w:val="006F03AC"/>
    <w:rsid w:val="006F78B5"/>
    <w:rsid w:val="007013CC"/>
    <w:rsid w:val="007029D1"/>
    <w:rsid w:val="00702EEE"/>
    <w:rsid w:val="00704FCD"/>
    <w:rsid w:val="00705D41"/>
    <w:rsid w:val="00706B8E"/>
    <w:rsid w:val="007078E1"/>
    <w:rsid w:val="00707A26"/>
    <w:rsid w:val="00710F4A"/>
    <w:rsid w:val="007110C6"/>
    <w:rsid w:val="007116B6"/>
    <w:rsid w:val="00714580"/>
    <w:rsid w:val="00715C1F"/>
    <w:rsid w:val="00717FF7"/>
    <w:rsid w:val="00720840"/>
    <w:rsid w:val="00722CE9"/>
    <w:rsid w:val="007251D3"/>
    <w:rsid w:val="00726E01"/>
    <w:rsid w:val="00727350"/>
    <w:rsid w:val="00730DEE"/>
    <w:rsid w:val="0073404F"/>
    <w:rsid w:val="00736B7F"/>
    <w:rsid w:val="007371C2"/>
    <w:rsid w:val="007423E8"/>
    <w:rsid w:val="00747145"/>
    <w:rsid w:val="00747A4A"/>
    <w:rsid w:val="007504C2"/>
    <w:rsid w:val="00751B05"/>
    <w:rsid w:val="00751E5E"/>
    <w:rsid w:val="007534C6"/>
    <w:rsid w:val="00753764"/>
    <w:rsid w:val="00754CC7"/>
    <w:rsid w:val="00757F38"/>
    <w:rsid w:val="00762C61"/>
    <w:rsid w:val="00762F25"/>
    <w:rsid w:val="0076424A"/>
    <w:rsid w:val="00764CC0"/>
    <w:rsid w:val="00765B06"/>
    <w:rsid w:val="00766CFB"/>
    <w:rsid w:val="00770053"/>
    <w:rsid w:val="00772937"/>
    <w:rsid w:val="00775115"/>
    <w:rsid w:val="00777839"/>
    <w:rsid w:val="00777BA8"/>
    <w:rsid w:val="00780DF3"/>
    <w:rsid w:val="00785CD3"/>
    <w:rsid w:val="007906BC"/>
    <w:rsid w:val="00791E4D"/>
    <w:rsid w:val="007966FE"/>
    <w:rsid w:val="007967B1"/>
    <w:rsid w:val="00796C44"/>
    <w:rsid w:val="007A6569"/>
    <w:rsid w:val="007B2391"/>
    <w:rsid w:val="007B455F"/>
    <w:rsid w:val="007B6DC2"/>
    <w:rsid w:val="007C1F65"/>
    <w:rsid w:val="007C1FB8"/>
    <w:rsid w:val="007C2323"/>
    <w:rsid w:val="007C274C"/>
    <w:rsid w:val="007C6C1C"/>
    <w:rsid w:val="007C712D"/>
    <w:rsid w:val="007D37C6"/>
    <w:rsid w:val="007D5719"/>
    <w:rsid w:val="007E672C"/>
    <w:rsid w:val="007F0008"/>
    <w:rsid w:val="007F162C"/>
    <w:rsid w:val="007F2147"/>
    <w:rsid w:val="007F3475"/>
    <w:rsid w:val="007F5202"/>
    <w:rsid w:val="007F5715"/>
    <w:rsid w:val="007F5F57"/>
    <w:rsid w:val="00800D9D"/>
    <w:rsid w:val="00802F9E"/>
    <w:rsid w:val="00803292"/>
    <w:rsid w:val="00812FF5"/>
    <w:rsid w:val="0081397A"/>
    <w:rsid w:val="00817E40"/>
    <w:rsid w:val="00820421"/>
    <w:rsid w:val="00823E23"/>
    <w:rsid w:val="00826867"/>
    <w:rsid w:val="0082731A"/>
    <w:rsid w:val="008309AC"/>
    <w:rsid w:val="008314AB"/>
    <w:rsid w:val="00831FA0"/>
    <w:rsid w:val="008327C4"/>
    <w:rsid w:val="0083344F"/>
    <w:rsid w:val="00833DDB"/>
    <w:rsid w:val="0083744D"/>
    <w:rsid w:val="00840643"/>
    <w:rsid w:val="00840868"/>
    <w:rsid w:val="00841754"/>
    <w:rsid w:val="00841D4F"/>
    <w:rsid w:val="00844364"/>
    <w:rsid w:val="0084482C"/>
    <w:rsid w:val="00846A52"/>
    <w:rsid w:val="00847296"/>
    <w:rsid w:val="008475AA"/>
    <w:rsid w:val="00852160"/>
    <w:rsid w:val="008525CC"/>
    <w:rsid w:val="00853448"/>
    <w:rsid w:val="00853DF1"/>
    <w:rsid w:val="008614B6"/>
    <w:rsid w:val="008642DC"/>
    <w:rsid w:val="00864D04"/>
    <w:rsid w:val="00865306"/>
    <w:rsid w:val="00866751"/>
    <w:rsid w:val="00866D7D"/>
    <w:rsid w:val="0087302E"/>
    <w:rsid w:val="00876349"/>
    <w:rsid w:val="008801C3"/>
    <w:rsid w:val="008814D8"/>
    <w:rsid w:val="00882C43"/>
    <w:rsid w:val="008844C3"/>
    <w:rsid w:val="00884C67"/>
    <w:rsid w:val="00886A5C"/>
    <w:rsid w:val="00887E62"/>
    <w:rsid w:val="00887E84"/>
    <w:rsid w:val="00890CEA"/>
    <w:rsid w:val="00891EBD"/>
    <w:rsid w:val="008949ED"/>
    <w:rsid w:val="00895056"/>
    <w:rsid w:val="00896789"/>
    <w:rsid w:val="00896F5C"/>
    <w:rsid w:val="008A06A1"/>
    <w:rsid w:val="008A4269"/>
    <w:rsid w:val="008A4DCC"/>
    <w:rsid w:val="008A63E3"/>
    <w:rsid w:val="008A6B7A"/>
    <w:rsid w:val="008B0A88"/>
    <w:rsid w:val="008B2620"/>
    <w:rsid w:val="008B3299"/>
    <w:rsid w:val="008B6A1F"/>
    <w:rsid w:val="008B6AB4"/>
    <w:rsid w:val="008B7882"/>
    <w:rsid w:val="008C51DB"/>
    <w:rsid w:val="008C6C49"/>
    <w:rsid w:val="008D41C6"/>
    <w:rsid w:val="008D4CC0"/>
    <w:rsid w:val="008D5B24"/>
    <w:rsid w:val="008E14A6"/>
    <w:rsid w:val="008E1998"/>
    <w:rsid w:val="008E26F8"/>
    <w:rsid w:val="008E49DE"/>
    <w:rsid w:val="008E5945"/>
    <w:rsid w:val="008E5B60"/>
    <w:rsid w:val="008F0B0B"/>
    <w:rsid w:val="008F461D"/>
    <w:rsid w:val="00905356"/>
    <w:rsid w:val="00906C5F"/>
    <w:rsid w:val="00906F13"/>
    <w:rsid w:val="00912D35"/>
    <w:rsid w:val="009148A8"/>
    <w:rsid w:val="009162A1"/>
    <w:rsid w:val="009239DD"/>
    <w:rsid w:val="00927ED9"/>
    <w:rsid w:val="0093148C"/>
    <w:rsid w:val="0093266A"/>
    <w:rsid w:val="00933F07"/>
    <w:rsid w:val="009346D0"/>
    <w:rsid w:val="00934E23"/>
    <w:rsid w:val="00935E9C"/>
    <w:rsid w:val="00937450"/>
    <w:rsid w:val="0094349E"/>
    <w:rsid w:val="00947D8A"/>
    <w:rsid w:val="00950BAA"/>
    <w:rsid w:val="009551FE"/>
    <w:rsid w:val="00955E57"/>
    <w:rsid w:val="00960A86"/>
    <w:rsid w:val="009621C8"/>
    <w:rsid w:val="00962A62"/>
    <w:rsid w:val="00963D16"/>
    <w:rsid w:val="009640F1"/>
    <w:rsid w:val="0096449A"/>
    <w:rsid w:val="00964BDC"/>
    <w:rsid w:val="00966AF2"/>
    <w:rsid w:val="0097127F"/>
    <w:rsid w:val="00971A3A"/>
    <w:rsid w:val="00972AA6"/>
    <w:rsid w:val="00972F2B"/>
    <w:rsid w:val="00976925"/>
    <w:rsid w:val="00980CEA"/>
    <w:rsid w:val="00981C0C"/>
    <w:rsid w:val="00985159"/>
    <w:rsid w:val="00992892"/>
    <w:rsid w:val="009941DC"/>
    <w:rsid w:val="009947F1"/>
    <w:rsid w:val="00994D71"/>
    <w:rsid w:val="00994DF1"/>
    <w:rsid w:val="009959EA"/>
    <w:rsid w:val="009A0836"/>
    <w:rsid w:val="009A08C7"/>
    <w:rsid w:val="009A3B09"/>
    <w:rsid w:val="009A4C8A"/>
    <w:rsid w:val="009A50B9"/>
    <w:rsid w:val="009A689D"/>
    <w:rsid w:val="009A73E3"/>
    <w:rsid w:val="009B10BB"/>
    <w:rsid w:val="009B10E6"/>
    <w:rsid w:val="009B2D6F"/>
    <w:rsid w:val="009B3264"/>
    <w:rsid w:val="009C04F4"/>
    <w:rsid w:val="009C0891"/>
    <w:rsid w:val="009C2025"/>
    <w:rsid w:val="009C21D7"/>
    <w:rsid w:val="009C2D56"/>
    <w:rsid w:val="009C331B"/>
    <w:rsid w:val="009C4CA1"/>
    <w:rsid w:val="009D19C4"/>
    <w:rsid w:val="009D2952"/>
    <w:rsid w:val="009D460D"/>
    <w:rsid w:val="009D5AA9"/>
    <w:rsid w:val="009E3C08"/>
    <w:rsid w:val="009E6C6D"/>
    <w:rsid w:val="009E76A7"/>
    <w:rsid w:val="009F180B"/>
    <w:rsid w:val="009F2729"/>
    <w:rsid w:val="009F30B7"/>
    <w:rsid w:val="009F3B58"/>
    <w:rsid w:val="009F4072"/>
    <w:rsid w:val="009F4952"/>
    <w:rsid w:val="009F4B37"/>
    <w:rsid w:val="009F4F32"/>
    <w:rsid w:val="009F5761"/>
    <w:rsid w:val="009F7531"/>
    <w:rsid w:val="009F7F3C"/>
    <w:rsid w:val="00A01053"/>
    <w:rsid w:val="00A02331"/>
    <w:rsid w:val="00A06673"/>
    <w:rsid w:val="00A2190A"/>
    <w:rsid w:val="00A22AB1"/>
    <w:rsid w:val="00A261A1"/>
    <w:rsid w:val="00A26F85"/>
    <w:rsid w:val="00A36648"/>
    <w:rsid w:val="00A36ACA"/>
    <w:rsid w:val="00A40630"/>
    <w:rsid w:val="00A41BC1"/>
    <w:rsid w:val="00A42B29"/>
    <w:rsid w:val="00A450E9"/>
    <w:rsid w:val="00A45477"/>
    <w:rsid w:val="00A513C5"/>
    <w:rsid w:val="00A54157"/>
    <w:rsid w:val="00A543A2"/>
    <w:rsid w:val="00A55D7F"/>
    <w:rsid w:val="00A64F5B"/>
    <w:rsid w:val="00A65ABD"/>
    <w:rsid w:val="00A6796E"/>
    <w:rsid w:val="00A7109D"/>
    <w:rsid w:val="00A741E0"/>
    <w:rsid w:val="00A74EF7"/>
    <w:rsid w:val="00A75E84"/>
    <w:rsid w:val="00A7724B"/>
    <w:rsid w:val="00A80DED"/>
    <w:rsid w:val="00A83038"/>
    <w:rsid w:val="00A8377D"/>
    <w:rsid w:val="00A926BA"/>
    <w:rsid w:val="00A94DCE"/>
    <w:rsid w:val="00A95395"/>
    <w:rsid w:val="00A95B25"/>
    <w:rsid w:val="00A971A4"/>
    <w:rsid w:val="00AA2B2A"/>
    <w:rsid w:val="00AA2FBA"/>
    <w:rsid w:val="00AA34E6"/>
    <w:rsid w:val="00AB5614"/>
    <w:rsid w:val="00AB5E6F"/>
    <w:rsid w:val="00AB7686"/>
    <w:rsid w:val="00AC6AB8"/>
    <w:rsid w:val="00AC6B23"/>
    <w:rsid w:val="00AD06DB"/>
    <w:rsid w:val="00AD5DDD"/>
    <w:rsid w:val="00AE0E9B"/>
    <w:rsid w:val="00AE215B"/>
    <w:rsid w:val="00AE2D05"/>
    <w:rsid w:val="00AE4EB0"/>
    <w:rsid w:val="00AE5548"/>
    <w:rsid w:val="00AE790E"/>
    <w:rsid w:val="00AF05E2"/>
    <w:rsid w:val="00AF26E8"/>
    <w:rsid w:val="00AF2797"/>
    <w:rsid w:val="00AF328B"/>
    <w:rsid w:val="00AF3CA5"/>
    <w:rsid w:val="00AF43A6"/>
    <w:rsid w:val="00B00F52"/>
    <w:rsid w:val="00B1105D"/>
    <w:rsid w:val="00B13C3B"/>
    <w:rsid w:val="00B14962"/>
    <w:rsid w:val="00B20F09"/>
    <w:rsid w:val="00B2350B"/>
    <w:rsid w:val="00B25261"/>
    <w:rsid w:val="00B2730C"/>
    <w:rsid w:val="00B2789E"/>
    <w:rsid w:val="00B338C8"/>
    <w:rsid w:val="00B35648"/>
    <w:rsid w:val="00B367C2"/>
    <w:rsid w:val="00B37B0D"/>
    <w:rsid w:val="00B414A7"/>
    <w:rsid w:val="00B43CBD"/>
    <w:rsid w:val="00B444D8"/>
    <w:rsid w:val="00B44F21"/>
    <w:rsid w:val="00B46008"/>
    <w:rsid w:val="00B5108D"/>
    <w:rsid w:val="00B532EE"/>
    <w:rsid w:val="00B547D8"/>
    <w:rsid w:val="00B5547B"/>
    <w:rsid w:val="00B55DF6"/>
    <w:rsid w:val="00B5731B"/>
    <w:rsid w:val="00B57F1C"/>
    <w:rsid w:val="00B615D5"/>
    <w:rsid w:val="00B72EA8"/>
    <w:rsid w:val="00B7480B"/>
    <w:rsid w:val="00B7583D"/>
    <w:rsid w:val="00B779FB"/>
    <w:rsid w:val="00B86062"/>
    <w:rsid w:val="00B90172"/>
    <w:rsid w:val="00B92DE7"/>
    <w:rsid w:val="00B9393F"/>
    <w:rsid w:val="00B94637"/>
    <w:rsid w:val="00B956EB"/>
    <w:rsid w:val="00B96565"/>
    <w:rsid w:val="00B969ED"/>
    <w:rsid w:val="00B96B35"/>
    <w:rsid w:val="00B96B68"/>
    <w:rsid w:val="00B96C4E"/>
    <w:rsid w:val="00B96E18"/>
    <w:rsid w:val="00B9723B"/>
    <w:rsid w:val="00BA205A"/>
    <w:rsid w:val="00BA576E"/>
    <w:rsid w:val="00BB121C"/>
    <w:rsid w:val="00BB15DC"/>
    <w:rsid w:val="00BB1703"/>
    <w:rsid w:val="00BB199C"/>
    <w:rsid w:val="00BB1DF8"/>
    <w:rsid w:val="00BB4DAE"/>
    <w:rsid w:val="00BB6E39"/>
    <w:rsid w:val="00BC1B22"/>
    <w:rsid w:val="00BC2236"/>
    <w:rsid w:val="00BC502B"/>
    <w:rsid w:val="00BD11A7"/>
    <w:rsid w:val="00BD1B3E"/>
    <w:rsid w:val="00BD5C4D"/>
    <w:rsid w:val="00BE1158"/>
    <w:rsid w:val="00BE1F44"/>
    <w:rsid w:val="00BE247A"/>
    <w:rsid w:val="00BE35B6"/>
    <w:rsid w:val="00BE3A4F"/>
    <w:rsid w:val="00BE40B0"/>
    <w:rsid w:val="00BE4B78"/>
    <w:rsid w:val="00BE547B"/>
    <w:rsid w:val="00BE6204"/>
    <w:rsid w:val="00BE74A1"/>
    <w:rsid w:val="00BE7D9D"/>
    <w:rsid w:val="00BF366E"/>
    <w:rsid w:val="00C01511"/>
    <w:rsid w:val="00C03114"/>
    <w:rsid w:val="00C050BD"/>
    <w:rsid w:val="00C11118"/>
    <w:rsid w:val="00C11330"/>
    <w:rsid w:val="00C11BD6"/>
    <w:rsid w:val="00C1381D"/>
    <w:rsid w:val="00C1410E"/>
    <w:rsid w:val="00C15CBA"/>
    <w:rsid w:val="00C176C4"/>
    <w:rsid w:val="00C204EE"/>
    <w:rsid w:val="00C21E57"/>
    <w:rsid w:val="00C257D8"/>
    <w:rsid w:val="00C34FA0"/>
    <w:rsid w:val="00C35EDA"/>
    <w:rsid w:val="00C41DD9"/>
    <w:rsid w:val="00C43302"/>
    <w:rsid w:val="00C46EEE"/>
    <w:rsid w:val="00C47024"/>
    <w:rsid w:val="00C53737"/>
    <w:rsid w:val="00C53B1A"/>
    <w:rsid w:val="00C5421E"/>
    <w:rsid w:val="00C56104"/>
    <w:rsid w:val="00C575C5"/>
    <w:rsid w:val="00C64AB4"/>
    <w:rsid w:val="00C64C18"/>
    <w:rsid w:val="00C66497"/>
    <w:rsid w:val="00C75175"/>
    <w:rsid w:val="00C75C4F"/>
    <w:rsid w:val="00C76D19"/>
    <w:rsid w:val="00C81721"/>
    <w:rsid w:val="00C81A98"/>
    <w:rsid w:val="00C82B3C"/>
    <w:rsid w:val="00C866CB"/>
    <w:rsid w:val="00C87136"/>
    <w:rsid w:val="00C9114F"/>
    <w:rsid w:val="00C922A9"/>
    <w:rsid w:val="00C923FB"/>
    <w:rsid w:val="00C9540E"/>
    <w:rsid w:val="00C97751"/>
    <w:rsid w:val="00CA21C8"/>
    <w:rsid w:val="00CA3C32"/>
    <w:rsid w:val="00CA5018"/>
    <w:rsid w:val="00CA7DDE"/>
    <w:rsid w:val="00CB0E90"/>
    <w:rsid w:val="00CB6825"/>
    <w:rsid w:val="00CB6C20"/>
    <w:rsid w:val="00CB6F96"/>
    <w:rsid w:val="00CC0B05"/>
    <w:rsid w:val="00CC3210"/>
    <w:rsid w:val="00CC4284"/>
    <w:rsid w:val="00CC6453"/>
    <w:rsid w:val="00CC6EB3"/>
    <w:rsid w:val="00CC701D"/>
    <w:rsid w:val="00CD1C74"/>
    <w:rsid w:val="00CD61A8"/>
    <w:rsid w:val="00CD7BB8"/>
    <w:rsid w:val="00CE0571"/>
    <w:rsid w:val="00CE0B99"/>
    <w:rsid w:val="00CE2354"/>
    <w:rsid w:val="00CE31DC"/>
    <w:rsid w:val="00CE3FC3"/>
    <w:rsid w:val="00CE43E8"/>
    <w:rsid w:val="00CE5D85"/>
    <w:rsid w:val="00CE6FCD"/>
    <w:rsid w:val="00CE7D69"/>
    <w:rsid w:val="00CF041C"/>
    <w:rsid w:val="00CF0DD5"/>
    <w:rsid w:val="00CF47A7"/>
    <w:rsid w:val="00CF536D"/>
    <w:rsid w:val="00CF54BE"/>
    <w:rsid w:val="00CF6757"/>
    <w:rsid w:val="00CF69D2"/>
    <w:rsid w:val="00D016BF"/>
    <w:rsid w:val="00D04A6F"/>
    <w:rsid w:val="00D068EF"/>
    <w:rsid w:val="00D10D68"/>
    <w:rsid w:val="00D11762"/>
    <w:rsid w:val="00D149BF"/>
    <w:rsid w:val="00D16A39"/>
    <w:rsid w:val="00D20264"/>
    <w:rsid w:val="00D20892"/>
    <w:rsid w:val="00D23A56"/>
    <w:rsid w:val="00D247C3"/>
    <w:rsid w:val="00D25511"/>
    <w:rsid w:val="00D25BBB"/>
    <w:rsid w:val="00D3026D"/>
    <w:rsid w:val="00D36DAE"/>
    <w:rsid w:val="00D37012"/>
    <w:rsid w:val="00D374C6"/>
    <w:rsid w:val="00D40F7D"/>
    <w:rsid w:val="00D44637"/>
    <w:rsid w:val="00D4556C"/>
    <w:rsid w:val="00D47135"/>
    <w:rsid w:val="00D51D53"/>
    <w:rsid w:val="00D54EA0"/>
    <w:rsid w:val="00D55DF8"/>
    <w:rsid w:val="00D64890"/>
    <w:rsid w:val="00D648F6"/>
    <w:rsid w:val="00D66752"/>
    <w:rsid w:val="00D667AA"/>
    <w:rsid w:val="00D671BE"/>
    <w:rsid w:val="00D71EBF"/>
    <w:rsid w:val="00D7427C"/>
    <w:rsid w:val="00D75FAF"/>
    <w:rsid w:val="00D8220F"/>
    <w:rsid w:val="00D82CEA"/>
    <w:rsid w:val="00D849C2"/>
    <w:rsid w:val="00D90E10"/>
    <w:rsid w:val="00D96169"/>
    <w:rsid w:val="00DA04D7"/>
    <w:rsid w:val="00DA2167"/>
    <w:rsid w:val="00DB0B12"/>
    <w:rsid w:val="00DB11B7"/>
    <w:rsid w:val="00DB2577"/>
    <w:rsid w:val="00DB4C6B"/>
    <w:rsid w:val="00DB5507"/>
    <w:rsid w:val="00DB5732"/>
    <w:rsid w:val="00DB5846"/>
    <w:rsid w:val="00DB5D3C"/>
    <w:rsid w:val="00DC1117"/>
    <w:rsid w:val="00DC3C97"/>
    <w:rsid w:val="00DC4D70"/>
    <w:rsid w:val="00DD154F"/>
    <w:rsid w:val="00DD1860"/>
    <w:rsid w:val="00DD1B66"/>
    <w:rsid w:val="00DD722E"/>
    <w:rsid w:val="00DD7AE0"/>
    <w:rsid w:val="00DE066A"/>
    <w:rsid w:val="00DE1DFD"/>
    <w:rsid w:val="00DE3136"/>
    <w:rsid w:val="00DE34BD"/>
    <w:rsid w:val="00DE3838"/>
    <w:rsid w:val="00DE575E"/>
    <w:rsid w:val="00DE6515"/>
    <w:rsid w:val="00DE6E70"/>
    <w:rsid w:val="00DF1F75"/>
    <w:rsid w:val="00DF2D28"/>
    <w:rsid w:val="00DF3297"/>
    <w:rsid w:val="00E034FB"/>
    <w:rsid w:val="00E04837"/>
    <w:rsid w:val="00E07D30"/>
    <w:rsid w:val="00E1274E"/>
    <w:rsid w:val="00E12D85"/>
    <w:rsid w:val="00E131C2"/>
    <w:rsid w:val="00E13783"/>
    <w:rsid w:val="00E14C4A"/>
    <w:rsid w:val="00E15347"/>
    <w:rsid w:val="00E153C8"/>
    <w:rsid w:val="00E156F8"/>
    <w:rsid w:val="00E15E58"/>
    <w:rsid w:val="00E17B71"/>
    <w:rsid w:val="00E2040E"/>
    <w:rsid w:val="00E2147E"/>
    <w:rsid w:val="00E23D7E"/>
    <w:rsid w:val="00E2510A"/>
    <w:rsid w:val="00E2669B"/>
    <w:rsid w:val="00E300A6"/>
    <w:rsid w:val="00E33977"/>
    <w:rsid w:val="00E352BC"/>
    <w:rsid w:val="00E35689"/>
    <w:rsid w:val="00E42405"/>
    <w:rsid w:val="00E4343F"/>
    <w:rsid w:val="00E43D93"/>
    <w:rsid w:val="00E45754"/>
    <w:rsid w:val="00E54BCC"/>
    <w:rsid w:val="00E55CA0"/>
    <w:rsid w:val="00E5604B"/>
    <w:rsid w:val="00E62349"/>
    <w:rsid w:val="00E62705"/>
    <w:rsid w:val="00E64A8C"/>
    <w:rsid w:val="00E72F6C"/>
    <w:rsid w:val="00E75D4B"/>
    <w:rsid w:val="00E773FD"/>
    <w:rsid w:val="00E84AD5"/>
    <w:rsid w:val="00E86910"/>
    <w:rsid w:val="00E901CE"/>
    <w:rsid w:val="00E9037F"/>
    <w:rsid w:val="00E93966"/>
    <w:rsid w:val="00E96715"/>
    <w:rsid w:val="00E96F67"/>
    <w:rsid w:val="00EA19CF"/>
    <w:rsid w:val="00EA55FB"/>
    <w:rsid w:val="00EA6620"/>
    <w:rsid w:val="00EA67C6"/>
    <w:rsid w:val="00EA7ACF"/>
    <w:rsid w:val="00EB0678"/>
    <w:rsid w:val="00EB59D4"/>
    <w:rsid w:val="00EB61C3"/>
    <w:rsid w:val="00EB69A2"/>
    <w:rsid w:val="00EB6CCB"/>
    <w:rsid w:val="00EC1A4B"/>
    <w:rsid w:val="00EC1B53"/>
    <w:rsid w:val="00EC2559"/>
    <w:rsid w:val="00EC58D4"/>
    <w:rsid w:val="00EC64A9"/>
    <w:rsid w:val="00EC692A"/>
    <w:rsid w:val="00EC7535"/>
    <w:rsid w:val="00ED07AA"/>
    <w:rsid w:val="00ED19AA"/>
    <w:rsid w:val="00ED6367"/>
    <w:rsid w:val="00ED6AEF"/>
    <w:rsid w:val="00ED6E57"/>
    <w:rsid w:val="00ED761B"/>
    <w:rsid w:val="00ED7A4E"/>
    <w:rsid w:val="00EE05D7"/>
    <w:rsid w:val="00EE1D10"/>
    <w:rsid w:val="00EE3941"/>
    <w:rsid w:val="00EE5A41"/>
    <w:rsid w:val="00EE68D3"/>
    <w:rsid w:val="00EE6A13"/>
    <w:rsid w:val="00EE7B12"/>
    <w:rsid w:val="00EF0D6F"/>
    <w:rsid w:val="00EF22B9"/>
    <w:rsid w:val="00EF337B"/>
    <w:rsid w:val="00EF3403"/>
    <w:rsid w:val="00EF7A91"/>
    <w:rsid w:val="00F0086F"/>
    <w:rsid w:val="00F03BEB"/>
    <w:rsid w:val="00F04371"/>
    <w:rsid w:val="00F057DA"/>
    <w:rsid w:val="00F07CFF"/>
    <w:rsid w:val="00F13B78"/>
    <w:rsid w:val="00F144FD"/>
    <w:rsid w:val="00F14766"/>
    <w:rsid w:val="00F149C1"/>
    <w:rsid w:val="00F20E41"/>
    <w:rsid w:val="00F26732"/>
    <w:rsid w:val="00F268A2"/>
    <w:rsid w:val="00F30529"/>
    <w:rsid w:val="00F348DB"/>
    <w:rsid w:val="00F34A48"/>
    <w:rsid w:val="00F359D1"/>
    <w:rsid w:val="00F37FB2"/>
    <w:rsid w:val="00F41C8E"/>
    <w:rsid w:val="00F44327"/>
    <w:rsid w:val="00F4700E"/>
    <w:rsid w:val="00F52B64"/>
    <w:rsid w:val="00F52CAA"/>
    <w:rsid w:val="00F533C2"/>
    <w:rsid w:val="00F57A24"/>
    <w:rsid w:val="00F64F70"/>
    <w:rsid w:val="00F740CC"/>
    <w:rsid w:val="00F74ADE"/>
    <w:rsid w:val="00F75F15"/>
    <w:rsid w:val="00F811C7"/>
    <w:rsid w:val="00F813C8"/>
    <w:rsid w:val="00F814A8"/>
    <w:rsid w:val="00F841E5"/>
    <w:rsid w:val="00F851EC"/>
    <w:rsid w:val="00F902D1"/>
    <w:rsid w:val="00F90B87"/>
    <w:rsid w:val="00F9291B"/>
    <w:rsid w:val="00F92AF4"/>
    <w:rsid w:val="00F92B90"/>
    <w:rsid w:val="00F94514"/>
    <w:rsid w:val="00F97E0C"/>
    <w:rsid w:val="00FA0170"/>
    <w:rsid w:val="00FA2B2D"/>
    <w:rsid w:val="00FA4EE9"/>
    <w:rsid w:val="00FA52CD"/>
    <w:rsid w:val="00FA7EC4"/>
    <w:rsid w:val="00FB040E"/>
    <w:rsid w:val="00FB08AE"/>
    <w:rsid w:val="00FB5FEF"/>
    <w:rsid w:val="00FB69B3"/>
    <w:rsid w:val="00FB7545"/>
    <w:rsid w:val="00FC1661"/>
    <w:rsid w:val="00FC4891"/>
    <w:rsid w:val="00FC6D23"/>
    <w:rsid w:val="00FC76F8"/>
    <w:rsid w:val="00FC77A0"/>
    <w:rsid w:val="00FD58F2"/>
    <w:rsid w:val="00FD66CE"/>
    <w:rsid w:val="00FD7473"/>
    <w:rsid w:val="00FE23D4"/>
    <w:rsid w:val="00FE2CA1"/>
    <w:rsid w:val="00FE5229"/>
    <w:rsid w:val="00FF217C"/>
    <w:rsid w:val="00FF2273"/>
    <w:rsid w:val="00FF41A7"/>
    <w:rsid w:val="00FF4364"/>
    <w:rsid w:val="00FF4F4E"/>
    <w:rsid w:val="00FF6E4E"/>
    <w:rsid w:val="00FF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A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74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93745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25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307</Words>
  <Characters>1750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NKolyasnikova</dc:creator>
  <cp:keywords/>
  <dc:description/>
  <cp:lastModifiedBy>Пользователь</cp:lastModifiedBy>
  <cp:revision>6</cp:revision>
  <cp:lastPrinted>2013-08-14T09:12:00Z</cp:lastPrinted>
  <dcterms:created xsi:type="dcterms:W3CDTF">2013-08-14T10:36:00Z</dcterms:created>
  <dcterms:modified xsi:type="dcterms:W3CDTF">2013-08-16T11:32:00Z</dcterms:modified>
</cp:coreProperties>
</file>